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AD249B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3FAA" w:rsidRPr="007D3FAA">
        <w:rPr>
          <w:b/>
          <w:noProof/>
          <w:sz w:val="24"/>
        </w:rPr>
        <w:t>C4-243</w:t>
      </w:r>
      <w:r w:rsidR="00CD3F74">
        <w:rPr>
          <w:b/>
          <w:noProof/>
          <w:sz w:val="24"/>
        </w:rPr>
        <w:t>91</w:t>
      </w:r>
    </w:p>
    <w:p w14:paraId="379092B6" w14:textId="23A49BF0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</w:r>
      <w:r w:rsidR="00CD3F74">
        <w:rPr>
          <w:b/>
          <w:noProof/>
          <w:sz w:val="24"/>
        </w:rPr>
        <w:tab/>
        <w:t xml:space="preserve">was </w:t>
      </w:r>
      <w:r w:rsidR="00CD3F74" w:rsidRPr="007D3FAA">
        <w:rPr>
          <w:b/>
          <w:noProof/>
          <w:sz w:val="24"/>
        </w:rPr>
        <w:t>C4-243318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7D3F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A57A7" w:rsidR="001E41F3" w:rsidRPr="007D3FAA" w:rsidRDefault="007D3F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3FAA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DA617" w:rsidR="001E41F3" w:rsidRPr="00410371" w:rsidRDefault="00CD3F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55407" w:rsidR="001E41F3" w:rsidRPr="00410371" w:rsidRDefault="00697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572181">
              <w:rPr>
                <w:b/>
                <w:noProof/>
                <w:sz w:val="28"/>
              </w:rPr>
              <w:t>8</w:t>
            </w:r>
            <w:r w:rsidR="00A772C0">
              <w:rPr>
                <w:b/>
                <w:noProof/>
                <w:sz w:val="28"/>
              </w:rPr>
              <w:t>.</w:t>
            </w:r>
            <w:r w:rsidR="00572181">
              <w:rPr>
                <w:b/>
                <w:noProof/>
                <w:sz w:val="28"/>
              </w:rPr>
              <w:t>1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97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9AA9B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97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2E04E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5721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F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F74" w:rsidRDefault="00CD3F74" w:rsidP="00CD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EBDB8" w14:textId="77777777" w:rsidR="00CD3F74" w:rsidRDefault="00CD3F74" w:rsidP="00CD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DD0F982" w14:textId="77777777" w:rsidR="00CD3F74" w:rsidRDefault="00CD3F74" w:rsidP="00CD3F74">
            <w:pPr>
              <w:pStyle w:val="CRCoverPage"/>
              <w:spacing w:after="0"/>
              <w:ind w:left="100"/>
            </w:pPr>
          </w:p>
          <w:p w14:paraId="6500DCDF" w14:textId="77777777" w:rsidR="00CD3F74" w:rsidRDefault="00CD3F74" w:rsidP="00CD3F7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6D263F62" w14:textId="77777777" w:rsidR="00CD3F74" w:rsidRPr="00BE5B25" w:rsidRDefault="00CD3F74" w:rsidP="00CD3F74">
            <w:pPr>
              <w:pStyle w:val="CRCoverPage"/>
              <w:spacing w:after="0"/>
              <w:ind w:left="100"/>
            </w:pPr>
          </w:p>
          <w:p w14:paraId="708AA7DE" w14:textId="6F5A93C6" w:rsidR="00CD3F74" w:rsidRPr="00B70422" w:rsidRDefault="00CD3F74" w:rsidP="00CD3F74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CD3F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F74" w:rsidRDefault="00CD3F74" w:rsidP="00CD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F74" w:rsidRDefault="00CD3F74" w:rsidP="00CD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F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F74" w:rsidRDefault="00CD3F74" w:rsidP="00CD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94745" w:rsidR="00CD3F74" w:rsidRDefault="00CD3F74" w:rsidP="00CD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tr w:rsidR="00CD3F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F74" w:rsidRDefault="00CD3F74" w:rsidP="00CD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F74" w:rsidRDefault="00CD3F74" w:rsidP="00CD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F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F74" w:rsidRDefault="00CD3F74" w:rsidP="00CD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FFC22" w14:textId="77777777" w:rsidR="00CD3F74" w:rsidRDefault="00CD3F74" w:rsidP="00CD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ITU-T-draft remains in the 3GPP specification.</w:t>
            </w:r>
          </w:p>
          <w:p w14:paraId="5C4BEB44" w14:textId="5B20B0BE" w:rsidR="00CD3F74" w:rsidRPr="00F8171A" w:rsidRDefault="00CD3F74" w:rsidP="00CD3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16436" w14:textId="77777777" w:rsidR="00572181" w:rsidRDefault="00572181" w:rsidP="00572181">
      <w:pPr>
        <w:pStyle w:val="1"/>
        <w:rPr>
          <w:lang w:eastAsia="en-GB"/>
        </w:rPr>
      </w:pPr>
      <w:bookmarkStart w:id="2" w:name="_Toc170135458"/>
      <w:r>
        <w:t>2</w:t>
      </w:r>
      <w:r>
        <w:tab/>
        <w:t>References</w:t>
      </w:r>
      <w:bookmarkEnd w:id="2"/>
    </w:p>
    <w:p w14:paraId="0FEE5558" w14:textId="77777777" w:rsidR="00572181" w:rsidRDefault="00572181" w:rsidP="00572181">
      <w:r>
        <w:t>The following documents contain provisions which, through reference in this text, constitute provisions of the present document.</w:t>
      </w:r>
    </w:p>
    <w:p w14:paraId="454CCFC2" w14:textId="77777777" w:rsidR="00572181" w:rsidRDefault="00572181" w:rsidP="00572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CB278F" w14:textId="77777777" w:rsidR="00572181" w:rsidRDefault="00572181" w:rsidP="00572181">
      <w:pPr>
        <w:pStyle w:val="B1"/>
      </w:pPr>
      <w:r>
        <w:t>-</w:t>
      </w:r>
      <w:r>
        <w:tab/>
        <w:t>For a specific reference, subsequent revisions do not apply.</w:t>
      </w:r>
    </w:p>
    <w:p w14:paraId="42B969DF" w14:textId="77777777" w:rsidR="00572181" w:rsidRDefault="00572181" w:rsidP="0057218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E1F7071" w14:textId="77777777" w:rsidR="00572181" w:rsidRDefault="00572181" w:rsidP="00572181">
      <w:pPr>
        <w:pStyle w:val="EX"/>
      </w:pPr>
      <w:r>
        <w:t>[1]</w:t>
      </w:r>
      <w:r>
        <w:tab/>
        <w:t>3GPP TR 21.905: "Vocabulary for 3GPP Specifications".</w:t>
      </w:r>
    </w:p>
    <w:p w14:paraId="7729967C" w14:textId="77777777" w:rsidR="00572181" w:rsidRDefault="00572181" w:rsidP="00572181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 Stage 2".</w:t>
      </w:r>
    </w:p>
    <w:p w14:paraId="117F016B" w14:textId="77777777" w:rsidR="00572181" w:rsidRDefault="00572181" w:rsidP="00572181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lang w:eastAsia="zh-CN"/>
        </w:rPr>
        <w:t>20</w:t>
      </w:r>
      <w:r>
        <w:t>02): "Gateway Control Protocol: Version 2" including the Corrigendum 1 for Version 2 (03/04).</w:t>
      </w:r>
    </w:p>
    <w:p w14:paraId="50662EC7" w14:textId="77777777" w:rsidR="00572181" w:rsidRDefault="00572181" w:rsidP="00572181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B1D5803" w14:textId="77777777" w:rsidR="00572181" w:rsidRDefault="00572181" w:rsidP="00572181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ITU-T Recommendation H.248.57 (06/2008): "Gateway control protocol: RTP Control Protocol Package".</w:t>
      </w:r>
    </w:p>
    <w:p w14:paraId="2FC6757C" w14:textId="77777777" w:rsidR="00572181" w:rsidRDefault="00572181" w:rsidP="00572181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>ITU-T Recommendation H.248.43 (06/2008): "Gateway control protocol: Gate Management and Gate Control packages".</w:t>
      </w:r>
    </w:p>
    <w:p w14:paraId="6B95DC67" w14:textId="77777777" w:rsidR="00572181" w:rsidRDefault="00572181" w:rsidP="00572181">
      <w:pPr>
        <w:pStyle w:val="EX"/>
      </w:pPr>
      <w:r>
        <w:t>[7]</w:t>
      </w:r>
      <w:r>
        <w:tab/>
        <w:t xml:space="preserve">IETF RFC 3605 (2003): "Real Time Control Protocol (RTCP) attribute in </w:t>
      </w:r>
      <w:r>
        <w:rPr>
          <w:szCs w:val="24"/>
        </w:rPr>
        <w:t>Session Description Protocol (SDP)</w:t>
      </w:r>
      <w:r>
        <w:t>".</w:t>
      </w:r>
    </w:p>
    <w:p w14:paraId="6F354AC2" w14:textId="77777777" w:rsidR="00572181" w:rsidRDefault="00572181" w:rsidP="00572181">
      <w:pPr>
        <w:pStyle w:val="EX"/>
      </w:pPr>
      <w:r>
        <w:t>[8]</w:t>
      </w:r>
      <w:r>
        <w:tab/>
        <w:t>IETF RFC 4566 (2006): "SDP: Session Description Protocol".</w:t>
      </w:r>
    </w:p>
    <w:p w14:paraId="6A81F1AE" w14:textId="77777777" w:rsidR="00572181" w:rsidRDefault="00572181" w:rsidP="00572181">
      <w:pPr>
        <w:pStyle w:val="EX"/>
      </w:pPr>
      <w:r>
        <w:t>[9]</w:t>
      </w:r>
      <w:r>
        <w:tab/>
        <w:t>IETF RFC 4975 (2007): "The Message Session Relay Protocol (MSRP)".</w:t>
      </w:r>
    </w:p>
    <w:p w14:paraId="16218E22" w14:textId="77777777" w:rsidR="00572181" w:rsidRDefault="00572181" w:rsidP="00572181">
      <w:pPr>
        <w:pStyle w:val="EX"/>
      </w:pPr>
      <w:r>
        <w:t>[10]</w:t>
      </w:r>
      <w:r>
        <w:tab/>
        <w:t>IETF RFC 3551 (2003): "</w:t>
      </w:r>
      <w:r>
        <w:rPr>
          <w:lang w:val="en-US"/>
        </w:rPr>
        <w:t xml:space="preserve">RTP Profile for Audio and Video Conferences </w:t>
      </w:r>
      <w:r>
        <w:t>with Minimal Control".</w:t>
      </w:r>
    </w:p>
    <w:p w14:paraId="205673BD" w14:textId="77777777" w:rsidR="00572181" w:rsidRDefault="00572181" w:rsidP="00572181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2FA2D4C8" w14:textId="77777777" w:rsidR="00572181" w:rsidRDefault="00572181" w:rsidP="00572181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14C9BC33" w14:textId="77777777" w:rsidR="00572181" w:rsidRDefault="00572181" w:rsidP="00572181">
      <w:pPr>
        <w:pStyle w:val="EX"/>
      </w:pPr>
      <w:r>
        <w:t>[13]</w:t>
      </w:r>
      <w:r>
        <w:tab/>
        <w:t xml:space="preserve">ITU-T Recommendation H.248.53 (06/2008) inclusive </w:t>
      </w:r>
      <w:r>
        <w:rPr>
          <w:i/>
        </w:rPr>
        <w:t>Revision 1</w:t>
      </w:r>
      <w:r>
        <w:t xml:space="preserve"> (03/2009): "</w:t>
      </w:r>
      <w:r>
        <w:rPr>
          <w:lang w:val="en-US"/>
        </w:rPr>
        <w:t>Gateway control protocol: Traffic management packages</w:t>
      </w:r>
      <w:r>
        <w:t>".</w:t>
      </w:r>
    </w:p>
    <w:p w14:paraId="1A45A534" w14:textId="77777777" w:rsidR="00572181" w:rsidRDefault="00572181" w:rsidP="00572181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7CDF89F6" w14:textId="77777777" w:rsidR="00572181" w:rsidRDefault="00572181" w:rsidP="00572181">
      <w:pPr>
        <w:pStyle w:val="EX"/>
      </w:pPr>
      <w:r>
        <w:t>[15]</w:t>
      </w:r>
      <w:r>
        <w:tab/>
        <w:t>ITU-T Recommendation H.248.36 (09/2005): "Gateway control protocol: Hanging Termination Detection package".</w:t>
      </w:r>
    </w:p>
    <w:p w14:paraId="26BCACE9" w14:textId="77777777" w:rsidR="00572181" w:rsidRDefault="00572181" w:rsidP="00572181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423AF1" w14:textId="77777777" w:rsidR="00572181" w:rsidRDefault="00572181" w:rsidP="00572181">
      <w:pPr>
        <w:pStyle w:val="EX"/>
      </w:pPr>
      <w:r>
        <w:t>[17]</w:t>
      </w:r>
      <w:r>
        <w:tab/>
        <w:t>3GPP TS 29.235: "Interworking between SIP-I based circuit-switched core network and other networks".</w:t>
      </w:r>
    </w:p>
    <w:p w14:paraId="1ADBF04B" w14:textId="77777777" w:rsidR="00572181" w:rsidRDefault="00572181" w:rsidP="00572181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029E1E54" w14:textId="77777777" w:rsidR="00572181" w:rsidRDefault="00572181" w:rsidP="00572181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lang w:eastAsia="zh-CN"/>
        </w:rPr>
        <w:t xml:space="preserve"> (03/2009)</w:t>
      </w:r>
      <w:r>
        <w:t>: "Gateway control protocol: Inactivity timer package".</w:t>
      </w:r>
    </w:p>
    <w:p w14:paraId="06FE2F05" w14:textId="77777777" w:rsidR="00572181" w:rsidRDefault="00572181" w:rsidP="00572181">
      <w:pPr>
        <w:pStyle w:val="EX"/>
      </w:pPr>
      <w:r>
        <w:rPr>
          <w:rFonts w:eastAsia="MS Mincho"/>
          <w:lang w:val="en-US"/>
        </w:rPr>
        <w:t>[20]</w:t>
      </w:r>
      <w:r>
        <w:rPr>
          <w:rFonts w:eastAsia="MS Mincho"/>
          <w:lang w:val="en-US"/>
        </w:rPr>
        <w:tab/>
      </w:r>
      <w:r>
        <w:t>ITU-T Recommendation H.248.10 (07/2001): "Media gateway resource congestion handling package".</w:t>
      </w:r>
    </w:p>
    <w:p w14:paraId="605E96A1" w14:textId="77777777" w:rsidR="00572181" w:rsidRDefault="00572181" w:rsidP="00572181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27C577B8" w14:textId="77777777" w:rsidR="00572181" w:rsidRDefault="00572181" w:rsidP="00572181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33.210: "Technical Specification Group Services and System Aspects; 3G Security; Network Domain Security; IP Network Layer Security".</w:t>
      </w:r>
    </w:p>
    <w:p w14:paraId="5D8EA535" w14:textId="77777777" w:rsidR="00572181" w:rsidRDefault="00572181" w:rsidP="00572181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4464DA84" w14:textId="77777777" w:rsidR="00572181" w:rsidRDefault="00572181" w:rsidP="00572181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ITU-T </w:t>
      </w:r>
      <w:r>
        <w:t xml:space="preserve">Supplement 7 to ITU-T H-series Recommendations </w:t>
      </w:r>
      <w:r>
        <w:rPr>
          <w:snapToGrid w:val="0"/>
        </w:rPr>
        <w:t xml:space="preserve"> H.Sup7 (05/2008): "</w:t>
      </w:r>
      <w:r>
        <w:rPr>
          <w:lang w:val="en-US"/>
        </w:rPr>
        <w:t>Gateway control protocol: Establishment procedures for the H.248 MGC-MG control association".</w:t>
      </w:r>
    </w:p>
    <w:p w14:paraId="6C1FC1E2" w14:textId="77777777" w:rsidR="00572181" w:rsidRDefault="00572181" w:rsidP="00572181">
      <w:pPr>
        <w:pStyle w:val="EX"/>
      </w:pPr>
      <w:r>
        <w:t>[25]</w:t>
      </w:r>
      <w:r>
        <w:tab/>
        <w:t>IETF RFC 5234 (2008): "Augmented BNF for Syntax Specifications: ABNF ".</w:t>
      </w:r>
    </w:p>
    <w:p w14:paraId="195DE354" w14:textId="77777777" w:rsidR="00572181" w:rsidRDefault="00572181" w:rsidP="00572181">
      <w:pPr>
        <w:pStyle w:val="EX"/>
      </w:pPr>
      <w:r>
        <w:t>[26]</w:t>
      </w:r>
      <w:r>
        <w:tab/>
        <w:t>IETF RFC 4960 (2007): "Stream control transmission protocol".</w:t>
      </w:r>
    </w:p>
    <w:p w14:paraId="41E6DA78" w14:textId="77777777" w:rsidR="00572181" w:rsidRDefault="00572181" w:rsidP="00572181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5057F5F9" w14:textId="77777777" w:rsidR="00572181" w:rsidRDefault="00572181" w:rsidP="00572181">
      <w:pPr>
        <w:pStyle w:val="EX"/>
      </w:pPr>
      <w:r>
        <w:t>[28]</w:t>
      </w:r>
      <w:r>
        <w:tab/>
        <w:t>ITU-T Recommendation X.690 (11/2008): "ASN.1 encoding rules: Specification of Basic Encoding Rules (BER), Canonical Encoding Rules (CER) and Distinguished Encoding Rules (DER)".</w:t>
      </w:r>
    </w:p>
    <w:p w14:paraId="59843D21" w14:textId="77777777" w:rsidR="00572181" w:rsidRDefault="00572181" w:rsidP="00572181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4129F580" w14:textId="77777777" w:rsidR="00572181" w:rsidRDefault="00572181" w:rsidP="00572181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01BC1987" w14:textId="77777777" w:rsidR="00572181" w:rsidRDefault="00572181" w:rsidP="00572181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282C0458" w14:textId="77777777" w:rsidR="00572181" w:rsidRDefault="00572181" w:rsidP="00572181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3BAF7592" w14:textId="77777777" w:rsidR="00572181" w:rsidRDefault="00572181" w:rsidP="00572181">
      <w:pPr>
        <w:pStyle w:val="EX"/>
        <w:spacing w:after="120"/>
      </w:pPr>
      <w:r>
        <w:t>[33]</w:t>
      </w:r>
      <w:r>
        <w:tab/>
        <w:t>IETF RFC 3711 (2004): "The Secure Real-time Transport Protocol (SRTP)".</w:t>
      </w:r>
    </w:p>
    <w:p w14:paraId="553E2519" w14:textId="77777777" w:rsidR="00572181" w:rsidRDefault="00572181" w:rsidP="00572181">
      <w:pPr>
        <w:pStyle w:val="EX"/>
        <w:spacing w:after="120"/>
      </w:pPr>
      <w:r>
        <w:t>[34]</w:t>
      </w:r>
      <w:r>
        <w:tab/>
        <w:t>IETF RFC 5124 (2008): "Extended Secure RTP Profile for Real-time Transport Control Protocol (RTCP)-Based Feedback (RTP/SAVPF)".</w:t>
      </w:r>
    </w:p>
    <w:p w14:paraId="4C221FBA" w14:textId="77777777" w:rsidR="00572181" w:rsidRDefault="00572181" w:rsidP="00572181">
      <w:pPr>
        <w:pStyle w:val="EX"/>
      </w:pPr>
      <w:r>
        <w:t>[35]</w:t>
      </w:r>
      <w:r>
        <w:tab/>
        <w:t>IETF </w:t>
      </w:r>
      <w:r>
        <w:rPr>
          <w:lang w:eastAsia="zh-CN"/>
        </w:rPr>
        <w:t>RFC 6679</w:t>
      </w:r>
      <w:r>
        <w:t xml:space="preserve"> (2012): "Explicit Congestion Notification (ECN) for RTP over UDP".</w:t>
      </w:r>
    </w:p>
    <w:p w14:paraId="5427EEC5" w14:textId="77777777" w:rsidR="00572181" w:rsidRDefault="00572181" w:rsidP="00572181">
      <w:pPr>
        <w:pStyle w:val="EX"/>
      </w:pPr>
      <w:r>
        <w:t>[36]</w:t>
      </w:r>
      <w:r>
        <w:tab/>
        <w:t>IETF RFC 3611 (2003): "RTP Control Protocol Extended Reports (RTCP XR)".</w:t>
      </w:r>
    </w:p>
    <w:p w14:paraId="1AFFF15B" w14:textId="77777777" w:rsidR="00572181" w:rsidRDefault="00572181" w:rsidP="00572181">
      <w:pPr>
        <w:pStyle w:val="EX"/>
      </w:pPr>
      <w:r>
        <w:t>[37</w:t>
      </w:r>
      <w:r>
        <w:rPr>
          <w:lang w:eastAsia="zh-CN"/>
        </w:rPr>
        <w:t>]</w:t>
      </w:r>
      <w:r>
        <w:tab/>
        <w:t>IETF RFC 3168</w:t>
      </w:r>
      <w:r>
        <w:rPr>
          <w:lang w:eastAsia="zh-CN"/>
        </w:rPr>
        <w:t xml:space="preserve"> (2001)</w:t>
      </w:r>
      <w:r>
        <w:t>: "The Addition of Explicit Congestion Notification (ECN) to IP".</w:t>
      </w:r>
    </w:p>
    <w:p w14:paraId="67DAF836" w14:textId="77777777" w:rsidR="00572181" w:rsidRDefault="00572181" w:rsidP="00572181">
      <w:pPr>
        <w:pStyle w:val="EX"/>
      </w:pPr>
      <w:r>
        <w:t>[38]</w:t>
      </w:r>
      <w:r>
        <w:tab/>
        <w:t>3GPP TS 23.237: "IP Multimedia subsystem (IMS) Service Continuity; Stage 2".</w:t>
      </w:r>
    </w:p>
    <w:p w14:paraId="56712CBF" w14:textId="77777777" w:rsidR="00572181" w:rsidRDefault="00572181" w:rsidP="00572181">
      <w:pPr>
        <w:pStyle w:val="EX"/>
        <w:rPr>
          <w:lang w:eastAsia="ko-KR"/>
        </w:rPr>
      </w:pPr>
      <w:r>
        <w:rPr>
          <w:lang w:eastAsia="ko-KR"/>
        </w:rPr>
        <w:t>[39]</w:t>
      </w:r>
      <w:r>
        <w:rPr>
          <w:lang w:eastAsia="ko-KR"/>
        </w:rPr>
        <w:tab/>
        <w:t>3GPP TS 22.153: "Multimedia Priority Service".</w:t>
      </w:r>
    </w:p>
    <w:p w14:paraId="4ECE8243" w14:textId="77777777" w:rsidR="00572181" w:rsidRDefault="00572181" w:rsidP="00572181">
      <w:pPr>
        <w:pStyle w:val="EX"/>
        <w:spacing w:after="120"/>
        <w:rPr>
          <w:lang w:eastAsia="en-GB"/>
        </w:rPr>
      </w:pPr>
      <w:r>
        <w:t>[</w:t>
      </w:r>
      <w:r>
        <w:rPr>
          <w:lang w:eastAsia="zh-CN"/>
        </w:rPr>
        <w:t>40</w:t>
      </w:r>
      <w:r>
        <w:t>]</w:t>
      </w:r>
      <w:r>
        <w:tab/>
        <w:t>ITU-T Recommendation H.248.</w:t>
      </w:r>
      <w:r>
        <w:rPr>
          <w:lang w:eastAsia="zh-CN"/>
        </w:rPr>
        <w:t>82</w:t>
      </w:r>
      <w:r>
        <w:t xml:space="preserve"> (0</w:t>
      </w:r>
      <w:r>
        <w:rPr>
          <w:lang w:eastAsia="zh-CN"/>
        </w:rPr>
        <w:t>3</w:t>
      </w:r>
      <w:r>
        <w:t>/20</w:t>
      </w:r>
      <w:r>
        <w:rPr>
          <w:lang w:eastAsia="zh-CN"/>
        </w:rPr>
        <w:t>13</w:t>
      </w:r>
      <w:r>
        <w:t>): "Gateway control protocol: Explicit Congestion Notification Support".</w:t>
      </w:r>
    </w:p>
    <w:p w14:paraId="63682D3D" w14:textId="77777777" w:rsidR="00572181" w:rsidRDefault="00572181" w:rsidP="00572181">
      <w:pPr>
        <w:pStyle w:val="EX"/>
        <w:spacing w:after="120"/>
      </w:pPr>
      <w:r>
        <w:t>[41]</w:t>
      </w:r>
      <w:r>
        <w:tab/>
        <w:t>IETF RFC 5285: "A General Mechanism for RTP Header Extensions".</w:t>
      </w:r>
    </w:p>
    <w:p w14:paraId="2E9C6264" w14:textId="77777777" w:rsidR="00572181" w:rsidRDefault="00572181" w:rsidP="00572181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lang w:eastAsia="ko-KR"/>
        </w:rPr>
        <w:t>RFC 6236</w:t>
      </w:r>
      <w:r>
        <w:rPr>
          <w:lang w:eastAsia="zh-CN"/>
        </w:rPr>
        <w:t xml:space="preserve">: "Negotiation of Generic Image Attributes in </w:t>
      </w:r>
      <w:r>
        <w:rPr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lang w:eastAsia="ko-KR"/>
        </w:rPr>
        <w:t>(</w:t>
      </w:r>
      <w:r>
        <w:rPr>
          <w:lang w:eastAsia="zh-CN"/>
        </w:rPr>
        <w:t>SDP</w:t>
      </w:r>
      <w:r>
        <w:rPr>
          <w:lang w:eastAsia="ko-KR"/>
        </w:rPr>
        <w:t>)</w:t>
      </w:r>
      <w:r>
        <w:rPr>
          <w:lang w:eastAsia="zh-CN"/>
        </w:rPr>
        <w:t>".</w:t>
      </w:r>
    </w:p>
    <w:p w14:paraId="40775904" w14:textId="77777777" w:rsidR="00572181" w:rsidRDefault="00572181" w:rsidP="00572181">
      <w:pPr>
        <w:pStyle w:val="EX"/>
      </w:pPr>
      <w:r>
        <w:t>[43]</w:t>
      </w:r>
      <w:r>
        <w:tab/>
        <w:t>Void.</w:t>
      </w:r>
    </w:p>
    <w:p w14:paraId="3D9EBB41" w14:textId="77777777" w:rsidR="00572181" w:rsidRDefault="00572181" w:rsidP="00572181">
      <w:pPr>
        <w:pStyle w:val="EX"/>
      </w:pPr>
      <w:r>
        <w:t>[44]</w:t>
      </w:r>
      <w:r>
        <w:tab/>
        <w:t>ITU-T Recommendation H.248.</w:t>
      </w:r>
      <w:r>
        <w:rPr>
          <w:lang w:eastAsia="zh-CN"/>
        </w:rPr>
        <w:t>50</w:t>
      </w:r>
      <w:r>
        <w:t xml:space="preserve"> (</w:t>
      </w:r>
      <w:r>
        <w:rPr>
          <w:lang w:eastAsia="zh-CN"/>
        </w:rPr>
        <w:t>09/</w:t>
      </w:r>
      <w:r>
        <w:t>2010) Corrigendum 1 (02/12): "Gateway control protocol: NAT traversal toolkit packages".</w:t>
      </w:r>
    </w:p>
    <w:p w14:paraId="0D828D6D" w14:textId="77777777" w:rsidR="00572181" w:rsidRDefault="00572181" w:rsidP="00572181">
      <w:pPr>
        <w:pStyle w:val="EX"/>
      </w:pPr>
      <w:r>
        <w:t>[45]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24.229: "IP Multimedia Call Control Protocol based on SIP and SDP".</w:t>
      </w:r>
    </w:p>
    <w:p w14:paraId="1DDA2A01" w14:textId="72B439C8" w:rsidR="007C6AC1" w:rsidRDefault="007C6AC1" w:rsidP="00572181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3BBCA316" w14:textId="77777777" w:rsidR="00572181" w:rsidRDefault="00572181" w:rsidP="00572181">
      <w:pPr>
        <w:pStyle w:val="EX"/>
        <w:rPr>
          <w:lang w:eastAsia="en-GB"/>
        </w:rPr>
      </w:pPr>
      <w:r>
        <w:t>[47]</w:t>
      </w:r>
      <w:r>
        <w:tab/>
        <w:t>IETF RFC 4573: "MIME Type Registration for RTP Payload Format for H.224".</w:t>
      </w:r>
    </w:p>
    <w:p w14:paraId="4EC95A5C" w14:textId="77777777" w:rsidR="00572181" w:rsidRDefault="00572181" w:rsidP="00572181">
      <w:pPr>
        <w:pStyle w:val="EX"/>
      </w:pPr>
      <w:r>
        <w:t>[48]</w:t>
      </w:r>
      <w:r>
        <w:tab/>
        <w:t>ITU-T Recommendation H.224 (01/2005): "A real time control protocol for simplex applications using the H.221 LSD/HSD/MLP channels".</w:t>
      </w:r>
    </w:p>
    <w:p w14:paraId="1D9C4D52" w14:textId="77777777" w:rsidR="00572181" w:rsidRDefault="00572181" w:rsidP="00572181">
      <w:pPr>
        <w:pStyle w:val="EX"/>
      </w:pPr>
      <w:r>
        <w:t>[49]</w:t>
      </w:r>
      <w:r>
        <w:tab/>
        <w:t>ITU-T Recommendation H.281 (11/1994): "A far end camera control protocol for videoconferences using H.224".</w:t>
      </w:r>
    </w:p>
    <w:p w14:paraId="104F0AB9" w14:textId="77777777" w:rsidR="00572181" w:rsidRDefault="00572181" w:rsidP="00572181">
      <w:pPr>
        <w:pStyle w:val="EX"/>
      </w:pPr>
      <w:r>
        <w:t>[50]</w:t>
      </w:r>
      <w:r>
        <w:tab/>
        <w:t>IETF RFC 5939: "Session Description Protocol (SDP) Capability Negotiation".</w:t>
      </w:r>
    </w:p>
    <w:p w14:paraId="435B1D12" w14:textId="77777777" w:rsidR="00572181" w:rsidRDefault="00572181" w:rsidP="00572181">
      <w:pPr>
        <w:pStyle w:val="EX"/>
      </w:pPr>
      <w:r>
        <w:t>[51]</w:t>
      </w:r>
      <w:r>
        <w:tab/>
        <w:t>ITU-T Recommendation H.248.</w:t>
      </w:r>
      <w:r>
        <w:rPr>
          <w:lang w:eastAsia="zh-CN"/>
        </w:rPr>
        <w:t>80</w:t>
      </w:r>
      <w:r>
        <w:t> (</w:t>
      </w:r>
      <w:r>
        <w:rPr>
          <w:noProof/>
          <w:lang w:val="en-US" w:eastAsia="zh-CN"/>
        </w:rPr>
        <w:t>01</w:t>
      </w:r>
      <w:r>
        <w:t>/201</w:t>
      </w:r>
      <w:r>
        <w:rPr>
          <w:lang w:eastAsia="zh-CN"/>
        </w:rPr>
        <w:t>4</w:t>
      </w:r>
      <w:r>
        <w:t>): "Gateway control protocol: Usage of the revised SDP offer/answer model with ITU-T H.248".</w:t>
      </w:r>
    </w:p>
    <w:p w14:paraId="1977086B" w14:textId="77777777" w:rsidR="00572181" w:rsidRDefault="00572181" w:rsidP="00572181">
      <w:pPr>
        <w:pStyle w:val="EX"/>
      </w:pPr>
      <w:r>
        <w:rPr>
          <w:rFonts w:eastAsia="MS Mincho"/>
          <w:lang w:val="en-US"/>
        </w:rPr>
        <w:t>[52]</w:t>
      </w:r>
      <w:r>
        <w:rPr>
          <w:rFonts w:eastAsia="MS Mincho"/>
          <w:lang w:val="en-US"/>
        </w:rPr>
        <w:tab/>
      </w:r>
      <w:r>
        <w:t>ITU-T Recommendation H.248.88 (01/2014): "Gateway control protocol: RTP topology dependent RTCP handling by ITU-T H.248 media gateways with IP terminations".</w:t>
      </w:r>
    </w:p>
    <w:p w14:paraId="068AB24A" w14:textId="77777777" w:rsidR="00572181" w:rsidRDefault="00572181" w:rsidP="00572181">
      <w:pPr>
        <w:pStyle w:val="EX"/>
      </w:pPr>
      <w:r>
        <w:t>[53]</w:t>
      </w:r>
      <w:r>
        <w:tab/>
        <w:t>IETF RFC 5104: "Codec Control Messages in the RTP Audio-Visual Profile with Feedback (AVPF)".</w:t>
      </w:r>
    </w:p>
    <w:p w14:paraId="11E663F4" w14:textId="77777777" w:rsidR="00572181" w:rsidRDefault="00572181" w:rsidP="00572181">
      <w:pPr>
        <w:pStyle w:val="EX"/>
      </w:pPr>
      <w:r>
        <w:t>[54]</w:t>
      </w:r>
      <w:r>
        <w:tab/>
        <w:t>IETF RFC 7728: "RTP Stream Pause and Resume".</w:t>
      </w:r>
    </w:p>
    <w:p w14:paraId="4E953B6A" w14:textId="77777777" w:rsidR="00572181" w:rsidRDefault="00572181" w:rsidP="00572181">
      <w:pPr>
        <w:pStyle w:val="EX"/>
      </w:pPr>
      <w:r>
        <w:t>[55]</w:t>
      </w:r>
      <w:r>
        <w:tab/>
        <w:t>IETF RFC 8445: "Interactive Connectivity Establishment (ICE): A Protocol for Network Address Translator (NAT) Traversal".</w:t>
      </w:r>
    </w:p>
    <w:p w14:paraId="4E153F0D" w14:textId="77777777" w:rsidR="00572181" w:rsidRDefault="00572181" w:rsidP="00572181">
      <w:pPr>
        <w:pStyle w:val="EX"/>
      </w:pPr>
      <w:r>
        <w:t>[56]</w:t>
      </w:r>
      <w:r>
        <w:tab/>
        <w:t>IETF RFC 8839: "Session Description Protocol (SDP) Offer/Answer Procedures for Interactive Connectivity Establishment (ICE)".</w:t>
      </w:r>
    </w:p>
    <w:p w14:paraId="70040D2D" w14:textId="77777777" w:rsidR="006811E0" w:rsidRPr="00572181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6D9DA" w14:textId="77777777" w:rsidR="00697E32" w:rsidRDefault="00697E32">
      <w:r>
        <w:separator/>
      </w:r>
    </w:p>
  </w:endnote>
  <w:endnote w:type="continuationSeparator" w:id="0">
    <w:p w14:paraId="713AF3A5" w14:textId="77777777" w:rsidR="00697E32" w:rsidRDefault="0069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24DD7" w14:textId="77777777" w:rsidR="00697E32" w:rsidRDefault="00697E32">
      <w:r>
        <w:separator/>
      </w:r>
    </w:p>
  </w:footnote>
  <w:footnote w:type="continuationSeparator" w:id="0">
    <w:p w14:paraId="6ECED173" w14:textId="77777777" w:rsidR="00697E32" w:rsidRDefault="00697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36813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74B"/>
    <w:rsid w:val="00565CB3"/>
    <w:rsid w:val="005662AA"/>
    <w:rsid w:val="0057218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97E32"/>
    <w:rsid w:val="006A44B2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3FAA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89B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3F74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  <w:style w:type="table" w:styleId="12">
    <w:name w:val="Plain Table 1"/>
    <w:basedOn w:val="a1"/>
    <w:uiPriority w:val="41"/>
    <w:rsid w:val="006A44B2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636B-914A-4C14-A341-43992EA9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1585</Words>
  <Characters>8008</Characters>
  <Application>Microsoft Office Word</Application>
  <DocSecurity>0</DocSecurity>
  <Lines>728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2024-08-22T06:45:00Z</dcterms:created>
  <dcterms:modified xsi:type="dcterms:W3CDTF">2024-08-22T06:46:00Z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(3)gYdQ/b7JOMfYTQmtu+e4y1Xf638mHQDGa8u1cjQz9Rxz6LMoLf4dYpPGHvUF2/+YaD3XwSRm
womuAqvOrZ7txTuxFRhJtOTIn4Utqdta6WXE1oU07MQbwzzJHievdt9IZx4mo2uKfrwWT6LI
FtE169OatmDjJnXZas6YJPuDU864qoLNODNY8/VcWy5oUxTcJ/MKia0wicsEdx48jGP1h6tw
4+USV9aMbM9MX8gxYQ</vt:lpwstr>
  </property>
  <property fmtid="{D5CDD505-2E9C-101B-9397-08002B2CF9AE}" pid="23" name="_2015_ms_pID_7253431">
    <vt:lpwstr>CsHDtkZCIEnp9n7gtsw72yUfu2HMBzihuZ91xGQQYfUTCkxywIWH4J
eRUpKe52tSP1cyve5EZfqLQ7HWD+eBKZydCCkorGMajZLWv1BfTzBG1BF5xFJKjl/YLXp38t
R49KY9LO/9di2ojO/i3LZ3TMT0+stKVUl3Wo5Zaj7DN/2vKfAe/6yJIQEK5yfb77aL2wIvv/
LBpRHU3a4nKGG/SEwyq9pARMDkxBbVMGfVlc</vt:lpwstr>
  </property>
  <property fmtid="{D5CDD505-2E9C-101B-9397-08002B2CF9AE}" pid="24" name="_2015_ms_pID_7253432">
    <vt:lpwstr>3w==</vt:lpwstr>
  </property>
</Properties>
</file>